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17DB9" w:rsidRPr="00817DB9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</w:pPr>
            <w:r w:rsidRPr="00817DB9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</w:t>
            </w:r>
            <w:bookmarkStart w:id="0" w:name="_GoBack"/>
            <w:r w:rsidRPr="00817DB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817DB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Sabouraud</w:t>
            </w:r>
            <w:proofErr w:type="spellEnd"/>
            <w:r w:rsidRPr="00817DB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 xml:space="preserve"> Glucose w/ Chloramphenicol Agar </w:t>
            </w:r>
            <w:bookmarkEnd w:id="0"/>
            <w:proofErr w:type="spellStart"/>
            <w:r w:rsidRPr="00817DB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γι</w:t>
            </w:r>
            <w:proofErr w:type="spellEnd"/>
            <w:r w:rsidRPr="00817DB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 xml:space="preserve">α </w:t>
            </w:r>
            <w:proofErr w:type="spellStart"/>
            <w:r w:rsidRPr="00817DB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εργ</w:t>
            </w:r>
            <w:proofErr w:type="spellEnd"/>
            <w:r w:rsidRPr="00817DB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 xml:space="preserve">αστηριακή </w:t>
            </w:r>
            <w:proofErr w:type="spellStart"/>
            <w:r w:rsidRPr="00817DB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χρήση</w:t>
            </w:r>
            <w:proofErr w:type="spellEnd"/>
            <w:r w:rsidRPr="00817DB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.</w:t>
            </w:r>
          </w:p>
        </w:tc>
      </w:tr>
      <w:tr w:rsidR="00817DB9" w:rsidRPr="00817DB9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17DB9" w:rsidRPr="00817DB9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17DB9" w:rsidRPr="00817DB9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17DB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17D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17D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17D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17D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17DB9" w:rsidRPr="00817DB9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7DB9" w:rsidRPr="00817DB9" w:rsidRDefault="00817DB9" w:rsidP="00817DB9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500gr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17DB9" w:rsidRPr="00817DB9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7DB9" w:rsidRPr="00817DB9" w:rsidRDefault="00817DB9" w:rsidP="00817DB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17DB9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D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17DB9" w:rsidRPr="00817DB9" w:rsidRDefault="00817DB9" w:rsidP="00817DB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17DB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817DB9" w:rsidRDefault="00B43CAA" w:rsidP="00817DB9"/>
    <w:sectPr w:rsidR="00B43CAA" w:rsidRPr="00817DB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17DB9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36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2025-11-24T08:32:00Z</dcterms:created>
  <dcterms:modified xsi:type="dcterms:W3CDTF">2025-11-24T08:32:00Z</dcterms:modified>
</cp:coreProperties>
</file>